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Pr="00CA17F4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Pr="00CA17F4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Pr="00CA17F4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Term: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8B60AC">
        <w:rPr>
          <w:rFonts w:ascii="Times New Roman" w:hAnsi="Times New Roman" w:cs="Times New Roman"/>
          <w:sz w:val="28"/>
          <w:szCs w:val="28"/>
        </w:rPr>
        <w:t>MOD 4, 2019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Course: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D02CDD" w:rsidRPr="00CA17F4">
        <w:rPr>
          <w:rFonts w:ascii="Times New Roman" w:hAnsi="Times New Roman" w:cs="Times New Roman"/>
          <w:sz w:val="28"/>
          <w:szCs w:val="28"/>
        </w:rPr>
        <w:t>WL202 G.M.A.W Advanced</w:t>
      </w:r>
    </w:p>
    <w:p w:rsidR="002406CC" w:rsidRDefault="002406CC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Length:</w:t>
      </w:r>
      <w:r>
        <w:rPr>
          <w:rFonts w:ascii="Times New Roman" w:hAnsi="Times New Roman" w:cs="Times New Roman"/>
          <w:sz w:val="28"/>
          <w:szCs w:val="28"/>
        </w:rPr>
        <w:tab/>
        <w:t xml:space="preserve">8 Weeks </w:t>
      </w:r>
    </w:p>
    <w:p w:rsidR="0030709E" w:rsidRDefault="008B60AC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Date Revised:</w:t>
      </w:r>
      <w:r>
        <w:rPr>
          <w:rFonts w:ascii="Times New Roman" w:hAnsi="Times New Roman" w:cs="Times New Roman"/>
          <w:sz w:val="28"/>
          <w:szCs w:val="28"/>
        </w:rPr>
        <w:tab/>
        <w:t>2/22/19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Credit Hours: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D02CDD" w:rsidRPr="00CA17F4">
        <w:rPr>
          <w:rFonts w:ascii="Times New Roman" w:hAnsi="Times New Roman" w:cs="Times New Roman"/>
          <w:sz w:val="28"/>
          <w:szCs w:val="28"/>
        </w:rPr>
        <w:t>3 Credit Hours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Prerequisite: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D02CDD" w:rsidRPr="00CA17F4">
        <w:rPr>
          <w:rFonts w:ascii="Times New Roman" w:hAnsi="Times New Roman" w:cs="Times New Roman"/>
          <w:sz w:val="28"/>
          <w:szCs w:val="28"/>
        </w:rPr>
        <w:t>WL201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Professor: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30709E">
        <w:rPr>
          <w:rFonts w:ascii="Times New Roman" w:hAnsi="Times New Roman" w:cs="Times New Roman"/>
          <w:sz w:val="28"/>
          <w:szCs w:val="28"/>
        </w:rPr>
        <w:t>Jesse Crosby</w:t>
      </w:r>
      <w:r w:rsidR="006F1D41">
        <w:rPr>
          <w:rFonts w:ascii="Times New Roman" w:hAnsi="Times New Roman" w:cs="Times New Roman"/>
          <w:sz w:val="28"/>
          <w:szCs w:val="28"/>
        </w:rPr>
        <w:t>/ Mike Collins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Telephone:</w:t>
      </w:r>
      <w:r w:rsidRPr="00CA17F4"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Email: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30709E">
        <w:rPr>
          <w:rFonts w:ascii="Times New Roman" w:hAnsi="Times New Roman" w:cs="Times New Roman"/>
          <w:sz w:val="28"/>
          <w:szCs w:val="28"/>
        </w:rPr>
        <w:t>Jcrosby@bealcollege.edu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Class Time: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6F1D41">
        <w:rPr>
          <w:rFonts w:ascii="Times New Roman" w:hAnsi="Times New Roman" w:cs="Times New Roman"/>
          <w:sz w:val="28"/>
          <w:szCs w:val="28"/>
        </w:rPr>
        <w:t>Monday Wednesday</w:t>
      </w:r>
      <w:r w:rsidR="002406CC">
        <w:rPr>
          <w:rFonts w:ascii="Times New Roman" w:hAnsi="Times New Roman" w:cs="Times New Roman"/>
          <w:sz w:val="28"/>
          <w:szCs w:val="28"/>
        </w:rPr>
        <w:t xml:space="preserve"> – </w:t>
      </w:r>
      <w:r w:rsidR="008B60AC">
        <w:rPr>
          <w:rFonts w:ascii="Times New Roman" w:hAnsi="Times New Roman" w:cs="Times New Roman"/>
          <w:sz w:val="28"/>
          <w:szCs w:val="28"/>
        </w:rPr>
        <w:t>7am-10:30am</w:t>
      </w:r>
      <w:bookmarkStart w:id="0" w:name="_GoBack"/>
      <w:bookmarkEnd w:id="0"/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Office Hours:</w:t>
      </w:r>
      <w:r w:rsidRPr="00CA17F4"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Pr="00CA17F4" w:rsidRDefault="009D5420" w:rsidP="00995EE3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Textbook: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542296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542296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542296">
        <w:rPr>
          <w:rFonts w:ascii="Times New Roman" w:hAnsi="Times New Roman" w:cs="Times New Roman"/>
          <w:sz w:val="28"/>
          <w:szCs w:val="28"/>
        </w:rPr>
        <w:t>4</w:t>
      </w:r>
      <w:r w:rsidR="00542296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542296">
        <w:rPr>
          <w:rFonts w:ascii="Times New Roman" w:hAnsi="Times New Roman" w:cs="Times New Roman"/>
          <w:sz w:val="28"/>
          <w:szCs w:val="28"/>
        </w:rPr>
        <w:t xml:space="preserve"> Edition.  ISBN: 978-0-8269-2992-1</w:t>
      </w:r>
    </w:p>
    <w:p w:rsidR="009D5420" w:rsidRPr="00CA17F4" w:rsidRDefault="00995EE3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Date Revised:         10/31/2014</w:t>
      </w:r>
    </w:p>
    <w:p w:rsidR="009D5420" w:rsidRPr="00CA17F4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D02CDD" w:rsidRPr="00CA17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02CDD" w:rsidRPr="00CA17F4">
        <w:rPr>
          <w:rFonts w:ascii="Times New Roman" w:hAnsi="Times New Roman" w:cs="Times New Roman"/>
          <w:color w:val="000000"/>
          <w:sz w:val="28"/>
          <w:szCs w:val="28"/>
        </w:rPr>
        <w:t>Course offers the student the opportunity to develop skills and proper attitudes in welding safety and the gas metal</w:t>
      </w:r>
      <w:r w:rsidR="00D743A9">
        <w:rPr>
          <w:rFonts w:ascii="Times New Roman" w:hAnsi="Times New Roman" w:cs="Times New Roman"/>
          <w:color w:val="000000"/>
          <w:sz w:val="28"/>
          <w:szCs w:val="28"/>
        </w:rPr>
        <w:t xml:space="preserve"> arc welding process</w:t>
      </w:r>
      <w:r w:rsidR="00D02CDD" w:rsidRPr="00CA17F4">
        <w:rPr>
          <w:rFonts w:ascii="Times New Roman" w:hAnsi="Times New Roman" w:cs="Times New Roman"/>
          <w:color w:val="000000"/>
          <w:sz w:val="28"/>
          <w:szCs w:val="28"/>
        </w:rPr>
        <w:t xml:space="preserve"> using</w:t>
      </w:r>
      <w:r w:rsidR="00F5719B">
        <w:rPr>
          <w:rFonts w:ascii="Times New Roman" w:hAnsi="Times New Roman" w:cs="Times New Roman"/>
          <w:color w:val="000000"/>
          <w:sz w:val="28"/>
          <w:szCs w:val="28"/>
        </w:rPr>
        <w:t xml:space="preserve"> fabrication skills to produce a product with skills learned in wl201.</w:t>
      </w:r>
      <w:r w:rsidR="00D02CDD" w:rsidRPr="00CA17F4">
        <w:rPr>
          <w:rFonts w:ascii="Times New Roman" w:hAnsi="Times New Roman" w:cs="Times New Roman"/>
          <w:color w:val="000000"/>
          <w:sz w:val="28"/>
          <w:szCs w:val="28"/>
        </w:rPr>
        <w:t xml:space="preserve"> Instruction includes fundamental types of equipment and the basic theory and practice of metal transfer</w:t>
      </w:r>
      <w:r w:rsidR="00F5719B">
        <w:rPr>
          <w:rFonts w:ascii="Times New Roman" w:hAnsi="Times New Roman" w:cs="Times New Roman"/>
          <w:color w:val="000000"/>
          <w:sz w:val="28"/>
          <w:szCs w:val="28"/>
        </w:rPr>
        <w:t xml:space="preserve"> emphasis will be placed on fabrication skills</w:t>
      </w:r>
      <w:r w:rsidR="00D02CDD" w:rsidRPr="00CA17F4">
        <w:rPr>
          <w:rFonts w:ascii="Times New Roman" w:hAnsi="Times New Roman" w:cs="Times New Roman"/>
          <w:color w:val="000000"/>
          <w:sz w:val="28"/>
          <w:szCs w:val="28"/>
        </w:rPr>
        <w:t>. Prerequisite: WL201</w:t>
      </w:r>
      <w:r w:rsidRPr="00CA17F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D5420" w:rsidRPr="00CA17F4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CA17F4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CA17F4">
        <w:rPr>
          <w:rFonts w:ascii="Times New Roman" w:hAnsi="Times New Roman" w:cs="Times New Roman"/>
          <w:b/>
          <w:color w:val="231F20"/>
          <w:sz w:val="28"/>
          <w:szCs w:val="28"/>
        </w:rPr>
        <w:t>Course Objectives:</w:t>
      </w:r>
      <w:r w:rsidR="00B47421" w:rsidRPr="00CA17F4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  <w:r w:rsidR="00B47421" w:rsidRPr="00CA17F4">
        <w:rPr>
          <w:rFonts w:ascii="Times New Roman" w:hAnsi="Times New Roman" w:cs="Times New Roman"/>
          <w:color w:val="231F20"/>
          <w:sz w:val="28"/>
          <w:szCs w:val="28"/>
        </w:rPr>
        <w:t>The student will exhibit expertise in v</w:t>
      </w:r>
      <w:r w:rsidR="00F5719B">
        <w:rPr>
          <w:rFonts w:ascii="Times New Roman" w:hAnsi="Times New Roman" w:cs="Times New Roman"/>
          <w:color w:val="231F20"/>
          <w:sz w:val="28"/>
          <w:szCs w:val="28"/>
        </w:rPr>
        <w:t xml:space="preserve">arious welding positions on a </w:t>
      </w:r>
      <w:proofErr w:type="spellStart"/>
      <w:r w:rsidR="00F5719B">
        <w:rPr>
          <w:rFonts w:ascii="Times New Roman" w:hAnsi="Times New Roman" w:cs="Times New Roman"/>
          <w:color w:val="231F20"/>
          <w:sz w:val="28"/>
          <w:szCs w:val="28"/>
        </w:rPr>
        <w:t>choosen</w:t>
      </w:r>
      <w:proofErr w:type="spellEnd"/>
      <w:r w:rsidR="00F5719B">
        <w:rPr>
          <w:rFonts w:ascii="Times New Roman" w:hAnsi="Times New Roman" w:cs="Times New Roman"/>
          <w:color w:val="231F20"/>
          <w:sz w:val="28"/>
          <w:szCs w:val="28"/>
        </w:rPr>
        <w:t xml:space="preserve"> fabrication project</w:t>
      </w:r>
      <w:r w:rsidR="00B47421" w:rsidRPr="00CA17F4">
        <w:rPr>
          <w:rFonts w:ascii="Times New Roman" w:hAnsi="Times New Roman" w:cs="Times New Roman"/>
          <w:color w:val="231F20"/>
          <w:sz w:val="28"/>
          <w:szCs w:val="28"/>
        </w:rPr>
        <w:t>; describe safety rules and equipment use; and describe the affects of welding parameters in G.M.A.W</w:t>
      </w:r>
      <w:r w:rsidR="00F5719B">
        <w:rPr>
          <w:rFonts w:ascii="Times New Roman" w:hAnsi="Times New Roman" w:cs="Times New Roman"/>
          <w:color w:val="231F20"/>
          <w:sz w:val="28"/>
          <w:szCs w:val="28"/>
        </w:rPr>
        <w:t xml:space="preserve"> and FCAW</w:t>
      </w:r>
      <w:r w:rsidR="00B47421" w:rsidRPr="00CA17F4">
        <w:rPr>
          <w:rFonts w:ascii="Times New Roman" w:hAnsi="Times New Roman" w:cs="Times New Roman"/>
          <w:color w:val="231F20"/>
          <w:sz w:val="28"/>
          <w:szCs w:val="28"/>
        </w:rPr>
        <w:t>.  The student will weld v</w:t>
      </w:r>
      <w:r w:rsidR="00D743A9">
        <w:rPr>
          <w:rFonts w:ascii="Times New Roman" w:hAnsi="Times New Roman" w:cs="Times New Roman"/>
          <w:color w:val="231F20"/>
          <w:sz w:val="28"/>
          <w:szCs w:val="28"/>
        </w:rPr>
        <w:t>arious joint designs on</w:t>
      </w:r>
      <w:r w:rsidR="00B47421" w:rsidRPr="00CA17F4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F5719B">
        <w:rPr>
          <w:rFonts w:ascii="Times New Roman" w:hAnsi="Times New Roman" w:cs="Times New Roman"/>
          <w:color w:val="231F20"/>
          <w:sz w:val="28"/>
          <w:szCs w:val="28"/>
        </w:rPr>
        <w:t>a fabrication project</w:t>
      </w:r>
      <w:r w:rsidR="00B47421" w:rsidRPr="00CA17F4">
        <w:rPr>
          <w:rFonts w:ascii="Times New Roman" w:hAnsi="Times New Roman" w:cs="Times New Roman"/>
          <w:color w:val="231F20"/>
          <w:sz w:val="28"/>
          <w:szCs w:val="28"/>
        </w:rPr>
        <w:t>; diagnose welding problems and perform visual inspections.</w:t>
      </w:r>
      <w:r w:rsidRPr="00CA17F4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</w:p>
    <w:p w:rsidR="001F3661" w:rsidRDefault="001F3661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F3661" w:rsidRDefault="001F3661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1F3661" w:rsidRDefault="001F3661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30709E" w:rsidRDefault="0030709E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C2576E" w:rsidRDefault="00C2576E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C2576E" w:rsidRDefault="00C2576E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C2576E" w:rsidRDefault="00C2576E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C2576E" w:rsidRDefault="00C2576E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F5719B" w:rsidRDefault="00F5719B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F3661" w:rsidRDefault="001F3661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1F3661" w:rsidRDefault="001F3661" w:rsidP="001F366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Classroom Protocol</w:t>
      </w:r>
    </w:p>
    <w:p w:rsidR="001F3661" w:rsidRDefault="001F3661" w:rsidP="001F366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1F3661" w:rsidRDefault="001F3661" w:rsidP="001F366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1F3661" w:rsidRDefault="001F3661" w:rsidP="001F366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1F3661" w:rsidRDefault="001F3661" w:rsidP="001F366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1F3661" w:rsidRDefault="001F3661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09E" w:rsidRDefault="0030709E" w:rsidP="003070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 not be accepted. </w:t>
      </w:r>
    </w:p>
    <w:p w:rsidR="0030709E" w:rsidRDefault="0030709E" w:rsidP="003070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1F3661" w:rsidRDefault="001F3661" w:rsidP="0030709E">
      <w:pPr>
        <w:rPr>
          <w:rFonts w:ascii="Times New Roman" w:hAnsi="Times New Roman" w:cs="Times New Roman"/>
          <w:sz w:val="28"/>
          <w:szCs w:val="28"/>
        </w:rPr>
      </w:pPr>
    </w:p>
    <w:p w:rsidR="001F3661" w:rsidRDefault="001F3661" w:rsidP="001F36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9D5420" w:rsidRDefault="001F3661" w:rsidP="002406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C2576E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Pr="00CA17F4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17F4"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C2576E" w:rsidRPr="00CA17F4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Default="00C2576E" w:rsidP="00C2576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CA17F4">
        <w:rPr>
          <w:rFonts w:ascii="Times New Roman" w:hAnsi="Times New Roman" w:cs="Times New Roman"/>
          <w:b/>
          <w:sz w:val="28"/>
          <w:szCs w:val="28"/>
        </w:rPr>
        <w:t>Class parti</w:t>
      </w:r>
      <w:r>
        <w:rPr>
          <w:rFonts w:ascii="Times New Roman" w:hAnsi="Times New Roman" w:cs="Times New Roman"/>
          <w:b/>
          <w:sz w:val="28"/>
          <w:szCs w:val="28"/>
        </w:rPr>
        <w:t>cipation and Professionalism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Pr="00CA17F4">
        <w:rPr>
          <w:rFonts w:ascii="Times New Roman" w:hAnsi="Times New Roman" w:cs="Times New Roman"/>
          <w:b/>
          <w:sz w:val="28"/>
          <w:szCs w:val="28"/>
        </w:rPr>
        <w:t>%</w:t>
      </w:r>
    </w:p>
    <w:p w:rsidR="00C2576E" w:rsidRDefault="00C2576E" w:rsidP="00C2576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Proficiency in Welding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C2576E" w:rsidRDefault="00C2576E" w:rsidP="00C2576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 and Quizzes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C2576E" w:rsidRDefault="00C2576E" w:rsidP="00C2576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Final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C2576E" w:rsidRPr="00CA17F4" w:rsidRDefault="00C2576E" w:rsidP="00C2576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C2576E" w:rsidRPr="00CA17F4" w:rsidRDefault="00C2576E" w:rsidP="00C2576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CA17F4">
        <w:rPr>
          <w:rFonts w:ascii="Times New Roman" w:hAnsi="Times New Roman" w:cs="Times New Roman"/>
          <w:b/>
          <w:sz w:val="28"/>
          <w:szCs w:val="28"/>
        </w:rPr>
        <w:t>Total</w:t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C2576E" w:rsidRPr="00CA17F4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Pr="00CA17F4" w:rsidRDefault="00C2576E" w:rsidP="00C2576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b/>
          <w:sz w:val="28"/>
          <w:szCs w:val="28"/>
        </w:rPr>
        <w:t>Class Professionalism:</w:t>
      </w:r>
      <w:r>
        <w:rPr>
          <w:rFonts w:ascii="Times New Roman" w:hAnsi="Times New Roman" w:cs="Times New Roman"/>
          <w:sz w:val="28"/>
          <w:szCs w:val="28"/>
        </w:rPr>
        <w:t xml:space="preserve">  The percentage of credit (25</w:t>
      </w:r>
      <w:r w:rsidRPr="00CA17F4">
        <w:rPr>
          <w:rFonts w:ascii="Times New Roman" w:hAnsi="Times New Roman" w:cs="Times New Roman"/>
          <w:sz w:val="28"/>
          <w:szCs w:val="28"/>
        </w:rPr>
        <w:t>%) is assigned for class participation that is based upon attendance, attention given during class, willingness to participate in class discussions and the completion and submission of class assignments on time.</w:t>
      </w:r>
      <w:r w:rsidR="00D57F54">
        <w:rPr>
          <w:rFonts w:ascii="Times New Roman" w:hAnsi="Times New Roman" w:cs="Times New Roman"/>
          <w:sz w:val="28"/>
          <w:szCs w:val="28"/>
        </w:rPr>
        <w:t xml:space="preserve"> student will start each week with a 100% each absences is worth 50% and each tardy or leaving early is worth 25% . eight professionalism grades will be issued one for each week. </w:t>
      </w:r>
    </w:p>
    <w:p w:rsidR="00C2576E" w:rsidRPr="00CA17F4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Default="00C2576E" w:rsidP="00C2576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b/>
          <w:sz w:val="28"/>
          <w:szCs w:val="28"/>
        </w:rPr>
        <w:lastRenderedPageBreak/>
        <w:t>Attendance:</w:t>
      </w:r>
      <w:r w:rsidRPr="00CA17F4"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satisfactory result if you miss class.  </w:t>
      </w:r>
    </w:p>
    <w:p w:rsidR="009D5420" w:rsidRPr="00C2576E" w:rsidRDefault="00C2576E" w:rsidP="00C2576E">
      <w:pPr>
        <w:pStyle w:val="NoSpacing"/>
        <w:ind w:left="28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</w:t>
      </w:r>
      <w:r w:rsidR="009D5420" w:rsidRPr="00CA17F4">
        <w:rPr>
          <w:rFonts w:ascii="Times New Roman" w:hAnsi="Times New Roman" w:cs="Times New Roman"/>
          <w:b/>
          <w:sz w:val="28"/>
          <w:szCs w:val="28"/>
        </w:rPr>
        <w:t>eekly Course Outline:</w:t>
      </w:r>
    </w:p>
    <w:p w:rsidR="00B47421" w:rsidRPr="00BA021B" w:rsidRDefault="009D5420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BA021B">
        <w:rPr>
          <w:rFonts w:ascii="Times New Roman" w:hAnsi="Times New Roman" w:cs="Times New Roman"/>
          <w:sz w:val="36"/>
          <w:szCs w:val="36"/>
          <w:u w:val="single"/>
        </w:rPr>
        <w:t>Week 1:</w:t>
      </w:r>
    </w:p>
    <w:p w:rsidR="00C2576E" w:rsidRDefault="00C2576E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B47421" w:rsidRPr="00CA17F4" w:rsidRDefault="00B47421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Purpose of this course</w:t>
      </w:r>
    </w:p>
    <w:p w:rsidR="00B47421" w:rsidRPr="00CA17F4" w:rsidRDefault="00B47421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B47421" w:rsidRPr="00CA17F4" w:rsidRDefault="00B47421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9D5420" w:rsidRDefault="00B47421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Classroom and laboratory safety</w:t>
      </w:r>
      <w:r w:rsidR="009D5420" w:rsidRPr="00CA17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6E" w:rsidRDefault="00C2576E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</w:p>
    <w:p w:rsidR="00B47421" w:rsidRPr="00BA021B" w:rsidRDefault="009D5420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BA021B">
        <w:rPr>
          <w:rFonts w:ascii="Times New Roman" w:hAnsi="Times New Roman" w:cs="Times New Roman"/>
          <w:sz w:val="36"/>
          <w:szCs w:val="36"/>
          <w:u w:val="single"/>
        </w:rPr>
        <w:t>Week 2:</w:t>
      </w:r>
    </w:p>
    <w:p w:rsidR="009D5420" w:rsidRPr="00CA17F4" w:rsidRDefault="002B7C7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Lecture and Lab: </w:t>
      </w:r>
      <w:r w:rsidR="00C2576E">
        <w:rPr>
          <w:rFonts w:ascii="Times New Roman" w:hAnsi="Times New Roman" w:cs="Times New Roman"/>
          <w:sz w:val="28"/>
          <w:szCs w:val="28"/>
        </w:rPr>
        <w:t>assign fabrication projects</w:t>
      </w:r>
    </w:p>
    <w:p w:rsidR="00C2576E" w:rsidRDefault="00C2576E" w:rsidP="00BA021B">
      <w:pPr>
        <w:pStyle w:val="NoSpacing"/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9D5420" w:rsidRPr="00BA021B" w:rsidRDefault="009D5420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BA021B">
        <w:rPr>
          <w:rFonts w:ascii="Times New Roman" w:hAnsi="Times New Roman" w:cs="Times New Roman"/>
          <w:sz w:val="36"/>
          <w:szCs w:val="36"/>
          <w:u w:val="single"/>
        </w:rPr>
        <w:t>Week</w:t>
      </w:r>
      <w:r w:rsidR="00BA021B">
        <w:rPr>
          <w:rFonts w:ascii="Times New Roman" w:hAnsi="Times New Roman" w:cs="Times New Roman"/>
          <w:sz w:val="36"/>
          <w:szCs w:val="36"/>
          <w:u w:val="single"/>
        </w:rPr>
        <w:t xml:space="preserve"> 3</w:t>
      </w:r>
      <w:r w:rsidRPr="00BA021B">
        <w:rPr>
          <w:rFonts w:ascii="Times New Roman" w:hAnsi="Times New Roman" w:cs="Times New Roman"/>
          <w:sz w:val="36"/>
          <w:szCs w:val="36"/>
          <w:u w:val="single"/>
        </w:rPr>
        <w:t>:</w:t>
      </w:r>
    </w:p>
    <w:p w:rsidR="00B47421" w:rsidRDefault="00BA021B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Lecture and Lab:  </w:t>
      </w:r>
      <w:r w:rsidR="00C2576E">
        <w:rPr>
          <w:rFonts w:ascii="Times New Roman" w:hAnsi="Times New Roman" w:cs="Times New Roman"/>
          <w:sz w:val="28"/>
          <w:szCs w:val="28"/>
        </w:rPr>
        <w:t>work on blueprint/fabrication project</w:t>
      </w:r>
    </w:p>
    <w:p w:rsidR="00BA021B" w:rsidRDefault="00BA021B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6528A" w:rsidRDefault="0096528A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A021B" w:rsidRPr="00BA021B" w:rsidRDefault="00BA021B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Week 4:</w:t>
      </w:r>
    </w:p>
    <w:p w:rsidR="00BA021B" w:rsidRDefault="00BA021B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A021B" w:rsidRDefault="00BA021B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Lecture and Lab:  </w:t>
      </w:r>
      <w:r w:rsidR="00C2576E">
        <w:rPr>
          <w:rFonts w:ascii="Times New Roman" w:hAnsi="Times New Roman" w:cs="Times New Roman"/>
          <w:sz w:val="28"/>
          <w:szCs w:val="28"/>
        </w:rPr>
        <w:t>fabrication project</w:t>
      </w:r>
    </w:p>
    <w:p w:rsidR="00BA021B" w:rsidRDefault="00BA021B" w:rsidP="002406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Midterm – Wednesday</w:t>
      </w:r>
      <w:r w:rsidR="001F31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5420" w:rsidRPr="00CA17F4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BA021B" w:rsidRDefault="009D5420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BA021B">
        <w:rPr>
          <w:rFonts w:ascii="Times New Roman" w:hAnsi="Times New Roman" w:cs="Times New Roman"/>
          <w:sz w:val="36"/>
          <w:szCs w:val="36"/>
          <w:u w:val="single"/>
        </w:rPr>
        <w:t>Week 5:</w:t>
      </w:r>
    </w:p>
    <w:p w:rsidR="00B47421" w:rsidRPr="00CA17F4" w:rsidRDefault="00B4742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7421" w:rsidRPr="00CA17F4" w:rsidRDefault="00FB08E2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Lecture and Lab:  </w:t>
      </w:r>
      <w:r w:rsidR="00995EE3">
        <w:rPr>
          <w:rFonts w:ascii="Times New Roman" w:hAnsi="Times New Roman" w:cs="Times New Roman"/>
          <w:sz w:val="28"/>
          <w:szCs w:val="28"/>
        </w:rPr>
        <w:t>fabrication project</w:t>
      </w:r>
    </w:p>
    <w:p w:rsidR="00FB08E2" w:rsidRPr="00FB08E2" w:rsidRDefault="00FB08E2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B08E2">
        <w:rPr>
          <w:rFonts w:ascii="Times New Roman" w:hAnsi="Times New Roman" w:cs="Times New Roman"/>
          <w:b/>
          <w:sz w:val="28"/>
          <w:szCs w:val="28"/>
        </w:rPr>
        <w:t>In class assignment: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B7C7E">
        <w:rPr>
          <w:rFonts w:ascii="Times New Roman" w:hAnsi="Times New Roman" w:cs="Times New Roman"/>
          <w:sz w:val="28"/>
          <w:szCs w:val="28"/>
        </w:rPr>
        <w:t>fabrication project</w:t>
      </w:r>
    </w:p>
    <w:p w:rsidR="00FB08E2" w:rsidRPr="00CA17F4" w:rsidRDefault="00FB08E2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BA021B" w:rsidRDefault="00BA021B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Weeks 6-</w:t>
      </w:r>
      <w:r w:rsidR="00CA17F4" w:rsidRPr="00BA021B">
        <w:rPr>
          <w:rFonts w:ascii="Times New Roman" w:hAnsi="Times New Roman" w:cs="Times New Roman"/>
          <w:sz w:val="36"/>
          <w:szCs w:val="36"/>
          <w:u w:val="single"/>
        </w:rPr>
        <w:t>7</w:t>
      </w:r>
      <w:r w:rsidR="009D5420" w:rsidRPr="00BA021B">
        <w:rPr>
          <w:rFonts w:ascii="Times New Roman" w:hAnsi="Times New Roman" w:cs="Times New Roman"/>
          <w:sz w:val="36"/>
          <w:szCs w:val="36"/>
          <w:u w:val="single"/>
        </w:rPr>
        <w:t>:</w:t>
      </w:r>
    </w:p>
    <w:p w:rsidR="00CA17F4" w:rsidRDefault="00CA17F4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FB08E2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Lecture and Lab:  </w:t>
      </w:r>
      <w:r w:rsidR="002B7C7E">
        <w:rPr>
          <w:rFonts w:ascii="Times New Roman" w:hAnsi="Times New Roman" w:cs="Times New Roman"/>
          <w:sz w:val="28"/>
          <w:szCs w:val="28"/>
        </w:rPr>
        <w:t>Fabrication project</w:t>
      </w:r>
    </w:p>
    <w:p w:rsidR="00FB08E2" w:rsidRPr="00FB08E2" w:rsidRDefault="00FB08E2" w:rsidP="00FB08E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B08E2">
        <w:rPr>
          <w:rFonts w:ascii="Times New Roman" w:hAnsi="Times New Roman" w:cs="Times New Roman"/>
          <w:b/>
          <w:sz w:val="28"/>
          <w:szCs w:val="28"/>
        </w:rPr>
        <w:t>In class assignment: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B7C7E">
        <w:rPr>
          <w:rFonts w:ascii="Times New Roman" w:hAnsi="Times New Roman" w:cs="Times New Roman"/>
          <w:sz w:val="28"/>
          <w:szCs w:val="28"/>
        </w:rPr>
        <w:t>fabrication project</w:t>
      </w:r>
    </w:p>
    <w:p w:rsidR="00C2576E" w:rsidRDefault="00C2576E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</w:p>
    <w:p w:rsidR="009D5420" w:rsidRPr="00BA021B" w:rsidRDefault="009D5420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BA021B">
        <w:rPr>
          <w:rFonts w:ascii="Times New Roman" w:hAnsi="Times New Roman" w:cs="Times New Roman"/>
          <w:sz w:val="36"/>
          <w:szCs w:val="36"/>
          <w:u w:val="single"/>
        </w:rPr>
        <w:t>Week 8:</w:t>
      </w:r>
    </w:p>
    <w:p w:rsidR="002B7C7E" w:rsidRDefault="002B7C7E" w:rsidP="002406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Fabrication project due</w:t>
      </w:r>
      <w:r w:rsidR="00C2576E">
        <w:rPr>
          <w:rFonts w:ascii="Times New Roman" w:hAnsi="Times New Roman" w:cs="Times New Roman"/>
          <w:b/>
          <w:sz w:val="28"/>
          <w:szCs w:val="28"/>
        </w:rPr>
        <w:t xml:space="preserve"> including bill of materials/ blueprint/ invoice and isometric drawing</w:t>
      </w:r>
    </w:p>
    <w:p w:rsidR="00C2576E" w:rsidRDefault="00C2576E" w:rsidP="002406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A17F4" w:rsidRPr="00FB08E2" w:rsidRDefault="00CA17F4" w:rsidP="002406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FB08E2">
        <w:rPr>
          <w:rFonts w:ascii="Times New Roman" w:hAnsi="Times New Roman" w:cs="Times New Roman"/>
          <w:b/>
          <w:sz w:val="28"/>
          <w:szCs w:val="28"/>
        </w:rPr>
        <w:t>Final Exam</w:t>
      </w:r>
    </w:p>
    <w:p w:rsidR="001F3198" w:rsidRDefault="001F3198" w:rsidP="006F1D4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F3198" w:rsidRDefault="001F3198" w:rsidP="006F1D4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F3198" w:rsidRDefault="001F3198" w:rsidP="001F3198">
      <w:pPr>
        <w:pStyle w:val="NoSpacing"/>
        <w:ind w:left="288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Assignments </w:t>
      </w:r>
    </w:p>
    <w:p w:rsidR="001F3198" w:rsidRDefault="001F3198" w:rsidP="006F1D4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F3198" w:rsidRDefault="001F3198" w:rsidP="006F1D4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F1D41" w:rsidRPr="00F02666" w:rsidRDefault="006F1D41" w:rsidP="006F1D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Assignment 1: </w:t>
      </w:r>
      <w:r>
        <w:rPr>
          <w:rFonts w:ascii="Times New Roman" w:hAnsi="Times New Roman" w:cs="Times New Roman"/>
          <w:sz w:val="28"/>
          <w:szCs w:val="28"/>
        </w:rPr>
        <w:t xml:space="preserve">write a one page paper on how solid wire </w:t>
      </w:r>
      <w:proofErr w:type="spellStart"/>
      <w:r>
        <w:rPr>
          <w:rFonts w:ascii="Times New Roman" w:hAnsi="Times New Roman" w:cs="Times New Roman"/>
          <w:sz w:val="28"/>
          <w:szCs w:val="28"/>
        </w:rPr>
        <w:t>gmaw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relates to fabrication.</w:t>
      </w:r>
      <w:r w:rsidR="001F3198">
        <w:rPr>
          <w:rFonts w:ascii="Times New Roman" w:hAnsi="Times New Roman" w:cs="Times New Roman"/>
          <w:sz w:val="28"/>
          <w:szCs w:val="28"/>
        </w:rPr>
        <w:t xml:space="preserve"> </w:t>
      </w:r>
      <w:r w:rsidR="00F5719B">
        <w:rPr>
          <w:rFonts w:ascii="Times New Roman" w:hAnsi="Times New Roman" w:cs="Times New Roman"/>
          <w:b/>
          <w:sz w:val="28"/>
          <w:szCs w:val="28"/>
          <w:u w:val="single"/>
        </w:rPr>
        <w:t xml:space="preserve">Due </w:t>
      </w:r>
      <w:r w:rsidR="008B60AC">
        <w:rPr>
          <w:rFonts w:ascii="Times New Roman" w:hAnsi="Times New Roman" w:cs="Times New Roman"/>
          <w:b/>
          <w:sz w:val="28"/>
          <w:szCs w:val="28"/>
          <w:u w:val="single"/>
        </w:rPr>
        <w:t>3/4</w:t>
      </w:r>
    </w:p>
    <w:p w:rsidR="006F1D41" w:rsidRDefault="006F1D41" w:rsidP="006F1D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C2576E" w:rsidRPr="00995EE3" w:rsidRDefault="00C2576E" w:rsidP="00C2576E">
      <w:pPr>
        <w:pStyle w:val="NoSpacing"/>
        <w:rPr>
          <w:rFonts w:ascii="Times New Roman" w:hAnsi="Times New Roman" w:cs="Times New Roman"/>
          <w:bCs/>
          <w:sz w:val="28"/>
          <w:szCs w:val="28"/>
          <w:lang w:val="en"/>
        </w:rPr>
      </w:pPr>
      <w:r>
        <w:rPr>
          <w:rStyle w:val="Strong"/>
          <w:rFonts w:ascii="Times New Roman" w:hAnsi="Times New Roman" w:cs="Times New Roman"/>
          <w:sz w:val="28"/>
          <w:szCs w:val="28"/>
          <w:lang w:val="en"/>
        </w:rPr>
        <w:t xml:space="preserve">Assignment 2: 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lang w:val="en"/>
        </w:rPr>
        <w:t>write a one page paper on a unique fabrication process that helps aid in custom fabrication (rolls, Press brake etc.)</w:t>
      </w:r>
      <w:r w:rsidR="001F3198">
        <w:rPr>
          <w:rStyle w:val="Strong"/>
          <w:rFonts w:ascii="Times New Roman" w:hAnsi="Times New Roman" w:cs="Times New Roman"/>
          <w:b w:val="0"/>
          <w:sz w:val="28"/>
          <w:szCs w:val="28"/>
          <w:lang w:val="en"/>
        </w:rPr>
        <w:t xml:space="preserve"> </w:t>
      </w:r>
      <w:r w:rsidR="008B60AC">
        <w:rPr>
          <w:rStyle w:val="Strong"/>
          <w:rFonts w:ascii="Times New Roman" w:hAnsi="Times New Roman" w:cs="Times New Roman"/>
          <w:sz w:val="28"/>
          <w:szCs w:val="28"/>
          <w:u w:val="single"/>
          <w:lang w:val="en"/>
        </w:rPr>
        <w:t>Due 3/11</w:t>
      </w:r>
    </w:p>
    <w:p w:rsidR="00C2576E" w:rsidRPr="00C2576E" w:rsidRDefault="00C2576E" w:rsidP="006F1D4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Default="00C2576E" w:rsidP="00C2576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2576E">
        <w:rPr>
          <w:rFonts w:ascii="Times New Roman" w:hAnsi="Times New Roman" w:cs="Times New Roman"/>
          <w:b/>
          <w:sz w:val="28"/>
          <w:szCs w:val="28"/>
        </w:rPr>
        <w:t>Assignment 3: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write a one page paper on your fabrication project</w:t>
      </w:r>
      <w:r w:rsidR="001F3198">
        <w:rPr>
          <w:rFonts w:ascii="Times New Roman" w:hAnsi="Times New Roman" w:cs="Times New Roman"/>
          <w:sz w:val="28"/>
          <w:szCs w:val="28"/>
        </w:rPr>
        <w:t xml:space="preserve"> due </w:t>
      </w:r>
      <w:r w:rsidR="008B60AC">
        <w:rPr>
          <w:rFonts w:ascii="Times New Roman" w:hAnsi="Times New Roman" w:cs="Times New Roman"/>
          <w:b/>
          <w:sz w:val="28"/>
          <w:szCs w:val="28"/>
          <w:u w:val="single"/>
        </w:rPr>
        <w:t>3/18</w:t>
      </w:r>
    </w:p>
    <w:p w:rsidR="00C2576E" w:rsidRPr="00C2576E" w:rsidRDefault="00C2576E" w:rsidP="00C257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C2576E" w:rsidRPr="00C2576E" w:rsidRDefault="00C2576E" w:rsidP="00C2576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2576E">
        <w:rPr>
          <w:rFonts w:ascii="Times New Roman" w:hAnsi="Times New Roman" w:cs="Times New Roman"/>
          <w:b/>
          <w:sz w:val="28"/>
          <w:szCs w:val="28"/>
        </w:rPr>
        <w:t>Assignment 4: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write a one page paper on the techniques used in your fabrication project</w:t>
      </w:r>
      <w:r w:rsidR="00F5719B">
        <w:rPr>
          <w:rFonts w:ascii="Times New Roman" w:hAnsi="Times New Roman" w:cs="Times New Roman"/>
          <w:sz w:val="28"/>
          <w:szCs w:val="28"/>
        </w:rPr>
        <w:t xml:space="preserve"> </w:t>
      </w:r>
      <w:r w:rsidR="008B60AC">
        <w:rPr>
          <w:rFonts w:ascii="Times New Roman" w:hAnsi="Times New Roman" w:cs="Times New Roman"/>
          <w:b/>
          <w:sz w:val="28"/>
          <w:szCs w:val="28"/>
          <w:u w:val="single"/>
        </w:rPr>
        <w:t>3/25</w:t>
      </w:r>
    </w:p>
    <w:p w:rsidR="001F3198" w:rsidRDefault="001F3198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F3198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2576E">
        <w:rPr>
          <w:rFonts w:ascii="Times New Roman" w:hAnsi="Times New Roman" w:cs="Times New Roman"/>
          <w:b/>
          <w:sz w:val="28"/>
          <w:szCs w:val="28"/>
        </w:rPr>
        <w:t>Assignment 5: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write a one page paper on important factors learned to help make a fabrication shop run smoother and what you would do if you owned a shop to make things run smooth.</w:t>
      </w:r>
      <w:r w:rsidR="00F5719B">
        <w:rPr>
          <w:rFonts w:ascii="Times New Roman" w:hAnsi="Times New Roman" w:cs="Times New Roman"/>
          <w:sz w:val="28"/>
          <w:szCs w:val="28"/>
        </w:rPr>
        <w:t xml:space="preserve"> </w:t>
      </w:r>
      <w:r w:rsidR="008B60AC">
        <w:rPr>
          <w:rFonts w:ascii="Times New Roman" w:hAnsi="Times New Roman" w:cs="Times New Roman"/>
          <w:b/>
          <w:sz w:val="28"/>
          <w:szCs w:val="28"/>
          <w:u w:val="single"/>
        </w:rPr>
        <w:t>Due 4/1</w:t>
      </w:r>
    </w:p>
    <w:p w:rsidR="00F5719B" w:rsidRDefault="00F5719B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Pr="00C2576E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2576E">
        <w:rPr>
          <w:rFonts w:ascii="Times New Roman" w:hAnsi="Times New Roman" w:cs="Times New Roman"/>
          <w:b/>
          <w:sz w:val="28"/>
          <w:szCs w:val="28"/>
        </w:rPr>
        <w:t>Assignment 6: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write a one page paper on lessons learned with fabrication this mod good bad or indifferent </w:t>
      </w:r>
      <w:r w:rsidRPr="00C2576E">
        <w:rPr>
          <w:rFonts w:ascii="Times New Roman" w:hAnsi="Times New Roman" w:cs="Times New Roman"/>
          <w:sz w:val="28"/>
          <w:szCs w:val="28"/>
        </w:rPr>
        <w:sym w:font="Wingdings" w:char="F04A"/>
      </w:r>
      <w:r>
        <w:rPr>
          <w:rFonts w:ascii="Times New Roman" w:hAnsi="Times New Roman" w:cs="Times New Roman"/>
          <w:sz w:val="28"/>
          <w:szCs w:val="28"/>
        </w:rPr>
        <w:t xml:space="preserve"> how team work plays a big part in success </w:t>
      </w:r>
      <w:r w:rsidR="008B60AC">
        <w:rPr>
          <w:rFonts w:ascii="Times New Roman" w:hAnsi="Times New Roman" w:cs="Times New Roman"/>
          <w:b/>
          <w:sz w:val="28"/>
          <w:szCs w:val="28"/>
          <w:u w:val="single"/>
        </w:rPr>
        <w:t>due 4/8</w:t>
      </w:r>
    </w:p>
    <w:p w:rsidR="00F5719B" w:rsidRDefault="00F5719B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Pr="00C2576E" w:rsidRDefault="00C2576E" w:rsidP="00C2576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2576E">
        <w:rPr>
          <w:rFonts w:ascii="Times New Roman" w:hAnsi="Times New Roman" w:cs="Times New Roman"/>
          <w:b/>
          <w:sz w:val="28"/>
          <w:szCs w:val="28"/>
        </w:rPr>
        <w:t>Assignment 7: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turn in a binder with Bill of materials, printed color photos of the project, invoice to the customer, </w:t>
      </w:r>
      <w:r w:rsidR="001F3198">
        <w:rPr>
          <w:rFonts w:ascii="Times New Roman" w:hAnsi="Times New Roman" w:cs="Times New Roman"/>
          <w:sz w:val="28"/>
          <w:szCs w:val="28"/>
        </w:rPr>
        <w:t xml:space="preserve">blue print and all drawings and plans </w:t>
      </w:r>
      <w:r w:rsidR="008B60AC">
        <w:rPr>
          <w:rFonts w:ascii="Times New Roman" w:hAnsi="Times New Roman" w:cs="Times New Roman"/>
          <w:b/>
          <w:sz w:val="28"/>
          <w:szCs w:val="28"/>
          <w:u w:val="single"/>
        </w:rPr>
        <w:t>Due 4/17</w:t>
      </w:r>
    </w:p>
    <w:p w:rsidR="006F1D41" w:rsidRDefault="006F1D41">
      <w:pPr>
        <w:rPr>
          <w:rFonts w:ascii="Times New Roman" w:hAnsi="Times New Roman" w:cs="Times New Roman"/>
          <w:sz w:val="28"/>
          <w:szCs w:val="28"/>
        </w:rPr>
      </w:pPr>
    </w:p>
    <w:p w:rsidR="006F1D41" w:rsidRPr="00CA17F4" w:rsidRDefault="006F1D41">
      <w:pPr>
        <w:rPr>
          <w:rFonts w:ascii="Times New Roman" w:hAnsi="Times New Roman" w:cs="Times New Roman"/>
          <w:sz w:val="28"/>
          <w:szCs w:val="28"/>
        </w:rPr>
      </w:pPr>
    </w:p>
    <w:sectPr w:rsidR="006F1D41" w:rsidRPr="00CA17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16683"/>
    <w:multiLevelType w:val="hybridMultilevel"/>
    <w:tmpl w:val="BC548210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B340D"/>
    <w:multiLevelType w:val="hybridMultilevel"/>
    <w:tmpl w:val="4B8E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2141B"/>
    <w:rsid w:val="00187328"/>
    <w:rsid w:val="001F3198"/>
    <w:rsid w:val="001F3661"/>
    <w:rsid w:val="002406CC"/>
    <w:rsid w:val="002B7C7E"/>
    <w:rsid w:val="0030709E"/>
    <w:rsid w:val="003776D7"/>
    <w:rsid w:val="004E7919"/>
    <w:rsid w:val="00542296"/>
    <w:rsid w:val="006F1D41"/>
    <w:rsid w:val="008B60AC"/>
    <w:rsid w:val="0096528A"/>
    <w:rsid w:val="00995EE3"/>
    <w:rsid w:val="009D5420"/>
    <w:rsid w:val="00B47421"/>
    <w:rsid w:val="00BA021B"/>
    <w:rsid w:val="00C2576E"/>
    <w:rsid w:val="00CA17F4"/>
    <w:rsid w:val="00D02CDD"/>
    <w:rsid w:val="00D57F54"/>
    <w:rsid w:val="00D743A9"/>
    <w:rsid w:val="00F02666"/>
    <w:rsid w:val="00F5719B"/>
    <w:rsid w:val="00FB08E2"/>
    <w:rsid w:val="00FB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29A5F2-AE39-4D6D-9B19-53F1878C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CD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CA17F4"/>
    <w:rPr>
      <w:b/>
      <w:bCs/>
    </w:rPr>
  </w:style>
  <w:style w:type="paragraph" w:styleId="ListParagraph">
    <w:name w:val="List Paragraph"/>
    <w:basedOn w:val="Normal"/>
    <w:uiPriority w:val="34"/>
    <w:qFormat/>
    <w:rsid w:val="001F3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AB426-0819-4AF0-BFD6-D84F73F14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70E307F3</Template>
  <TotalTime>1</TotalTime>
  <Pages>4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2017-06-19T11:04:00Z</cp:lastPrinted>
  <dcterms:created xsi:type="dcterms:W3CDTF">2019-02-22T17:07:00Z</dcterms:created>
  <dcterms:modified xsi:type="dcterms:W3CDTF">2019-02-22T17:07:00Z</dcterms:modified>
</cp:coreProperties>
</file>